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419" w:rsidRDefault="00325419" w:rsidP="00325419">
      <w:pPr>
        <w:rPr>
          <w:b/>
          <w:lang w:val="ro-RO"/>
        </w:rPr>
      </w:pPr>
      <w:r>
        <w:rPr>
          <w:b/>
          <w:lang w:val="ro-RO"/>
        </w:rPr>
        <w:t>GRADINITA  P.N. TARNAVA DE CRIS</w:t>
      </w:r>
      <w:r w:rsidR="008464F7">
        <w:rPr>
          <w:b/>
          <w:lang w:val="ro-RO"/>
        </w:rPr>
        <w:t xml:space="preserve">                                                          Director</w:t>
      </w:r>
    </w:p>
    <w:p w:rsidR="00325419" w:rsidRDefault="008464F7" w:rsidP="00325419">
      <w:pPr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Prof. Gornic Dorina</w:t>
      </w:r>
      <w:bookmarkStart w:id="0" w:name="_GoBack"/>
      <w:bookmarkEnd w:id="0"/>
    </w:p>
    <w:p w:rsidR="00325419" w:rsidRDefault="008464F7" w:rsidP="00325419">
      <w:pPr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Nr.936/09.05.2017</w:t>
      </w:r>
    </w:p>
    <w:p w:rsidR="00325419" w:rsidRDefault="00325419" w:rsidP="00325419">
      <w:pPr>
        <w:rPr>
          <w:sz w:val="20"/>
          <w:szCs w:val="20"/>
          <w:lang w:val="ro-RO"/>
        </w:rPr>
      </w:pPr>
    </w:p>
    <w:p w:rsidR="00325419" w:rsidRDefault="00325419" w:rsidP="00325419">
      <w:pPr>
        <w:jc w:val="center"/>
        <w:rPr>
          <w:rFonts w:ascii="Monotype Corsiva" w:hAnsi="Monotype Corsiva"/>
          <w:b/>
          <w:sz w:val="44"/>
          <w:szCs w:val="44"/>
          <w:lang w:val="ro-RO"/>
        </w:rPr>
      </w:pPr>
      <w:r>
        <w:rPr>
          <w:rFonts w:ascii="Monotype Corsiva" w:hAnsi="Monotype Corsiva"/>
          <w:b/>
          <w:sz w:val="44"/>
          <w:szCs w:val="44"/>
          <w:lang w:val="ro-RO"/>
        </w:rPr>
        <w:t>PLANIFICAREA  ACTIVITĂŢILOR  EXTRACURRICULARE  ŞI  EXTRAŞCOLARE</w:t>
      </w:r>
    </w:p>
    <w:p w:rsidR="00325419" w:rsidRDefault="00325419" w:rsidP="00325419">
      <w:pPr>
        <w:jc w:val="center"/>
        <w:rPr>
          <w:rFonts w:ascii="Monotype Corsiva" w:hAnsi="Monotype Corsiva"/>
          <w:b/>
          <w:sz w:val="44"/>
          <w:szCs w:val="44"/>
          <w:lang w:val="ro-RO"/>
        </w:rPr>
      </w:pPr>
      <w:r>
        <w:rPr>
          <w:rFonts w:ascii="Monotype Corsiva" w:hAnsi="Monotype Corsiva"/>
          <w:b/>
          <w:sz w:val="44"/>
          <w:szCs w:val="44"/>
          <w:lang w:val="ro-RO"/>
        </w:rPr>
        <w:t>AN SCOLAR 2016-2017</w:t>
      </w:r>
    </w:p>
    <w:p w:rsidR="00325419" w:rsidRDefault="008464F7" w:rsidP="00325419">
      <w:pPr>
        <w:jc w:val="center"/>
        <w:rPr>
          <w:rFonts w:ascii="Monotype Corsiva" w:hAnsi="Monotype Corsiva"/>
          <w:b/>
          <w:sz w:val="44"/>
          <w:szCs w:val="44"/>
          <w:lang w:val="ro-RO"/>
        </w:rPr>
      </w:pPr>
      <w:r>
        <w:rPr>
          <w:rFonts w:ascii="Monotype Corsiva" w:hAnsi="Monotype Corsiva"/>
          <w:b/>
          <w:sz w:val="44"/>
          <w:szCs w:val="44"/>
          <w:lang w:val="ro-RO"/>
        </w:rPr>
        <w:t>,,SCOALA ALTFEL</w:t>
      </w:r>
      <w:r w:rsidR="00325419">
        <w:rPr>
          <w:rFonts w:ascii="Monotype Corsiva" w:hAnsi="Monotype Corsiva"/>
          <w:b/>
          <w:sz w:val="44"/>
          <w:szCs w:val="44"/>
          <w:lang w:val="ro-RO"/>
        </w:rPr>
        <w:t>”</w:t>
      </w:r>
    </w:p>
    <w:p w:rsidR="00325419" w:rsidRDefault="00325419" w:rsidP="00325419">
      <w:pPr>
        <w:rPr>
          <w:lang w:val="ro-RO"/>
        </w:rPr>
      </w:pP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676"/>
        <w:gridCol w:w="2695"/>
        <w:gridCol w:w="2407"/>
        <w:gridCol w:w="1701"/>
        <w:gridCol w:w="1560"/>
        <w:gridCol w:w="1701"/>
      </w:tblGrid>
      <w:tr w:rsidR="00325419" w:rsidTr="0032541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sz w:val="16"/>
                <w:szCs w:val="16"/>
                <w:lang w:val="ro-RO"/>
              </w:rPr>
            </w:pPr>
          </w:p>
          <w:p w:rsidR="00325419" w:rsidRDefault="0032541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Nr. crt.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sz w:val="16"/>
                <w:szCs w:val="16"/>
                <w:lang w:val="ro-RO"/>
              </w:rPr>
            </w:pPr>
          </w:p>
          <w:p w:rsidR="00325419" w:rsidRDefault="0032541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Denumirea activităţii/tema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b/>
                <w:lang w:val="ro-RO"/>
              </w:rPr>
            </w:pPr>
          </w:p>
          <w:p w:rsidR="00325419" w:rsidRDefault="0032541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Obiective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sz w:val="16"/>
                <w:szCs w:val="16"/>
                <w:lang w:val="ro-RO"/>
              </w:rPr>
            </w:pPr>
          </w:p>
          <w:p w:rsidR="00325419" w:rsidRDefault="0032541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Tipul activităţii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rPr>
                <w:sz w:val="16"/>
                <w:szCs w:val="16"/>
                <w:lang w:val="ro-RO"/>
              </w:rPr>
            </w:pPr>
          </w:p>
          <w:p w:rsidR="00325419" w:rsidRDefault="0032541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  <w:p w:rsidR="00325419" w:rsidRDefault="0032541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responsabil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sz w:val="16"/>
                <w:szCs w:val="16"/>
                <w:lang w:val="ro-RO"/>
              </w:rPr>
            </w:pPr>
          </w:p>
          <w:p w:rsidR="00325419" w:rsidRDefault="0032541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Participanţi/</w:t>
            </w:r>
          </w:p>
          <w:p w:rsidR="00325419" w:rsidRDefault="0032541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  grup ţintă</w:t>
            </w:r>
          </w:p>
        </w:tc>
      </w:tr>
      <w:tr w:rsidR="00325419" w:rsidTr="0032541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419" w:rsidRDefault="00325419">
            <w:pPr>
              <w:jc w:val="center"/>
              <w:rPr>
                <w:b/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both"/>
              <w:rPr>
                <w:lang w:val="ro-RO"/>
              </w:rPr>
            </w:pPr>
            <w:r>
              <w:rPr>
                <w:b/>
                <w:lang w:val="ro-RO"/>
              </w:rPr>
              <w:t>,,Micii sportivi”</w:t>
            </w:r>
          </w:p>
          <w:p w:rsidR="00325419" w:rsidRDefault="00325419" w:rsidP="000B2071">
            <w:pPr>
              <w:pStyle w:val="Listparagraf"/>
              <w:numPr>
                <w:ilvl w:val="0"/>
                <w:numId w:val="1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>Concursuri sportive şi jocuri sportive</w:t>
            </w:r>
          </w:p>
          <w:p w:rsidR="00325419" w:rsidRDefault="00325419">
            <w:pPr>
              <w:pStyle w:val="Listparagraf"/>
              <w:ind w:left="360"/>
              <w:jc w:val="both"/>
              <w:rPr>
                <w:lang w:val="ro-RO"/>
              </w:rPr>
            </w:pPr>
          </w:p>
          <w:p w:rsidR="00325419" w:rsidRDefault="00325419">
            <w:pPr>
              <w:pStyle w:val="Listparagraf"/>
              <w:ind w:left="360"/>
              <w:jc w:val="both"/>
              <w:rPr>
                <w:lang w:val="ro-RO"/>
              </w:rPr>
            </w:pPr>
          </w:p>
          <w:p w:rsidR="00325419" w:rsidRDefault="00325419">
            <w:pPr>
              <w:pStyle w:val="Listparagraf"/>
              <w:ind w:left="0"/>
              <w:jc w:val="both"/>
              <w:rPr>
                <w:lang w:val="ro-RO"/>
              </w:rPr>
            </w:pPr>
          </w:p>
          <w:p w:rsidR="00325419" w:rsidRDefault="00325419" w:rsidP="000B2071">
            <w:pPr>
              <w:pStyle w:val="Listparagraf"/>
              <w:numPr>
                <w:ilvl w:val="0"/>
                <w:numId w:val="1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Desene:,,Sportul  </w:t>
            </w:r>
          </w:p>
          <w:p w:rsidR="00325419" w:rsidRDefault="00325419">
            <w:pPr>
              <w:pStyle w:val="Listparagraf"/>
              <w:ind w:left="0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                         preferat”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both"/>
              <w:rPr>
                <w:lang w:val="ro-RO"/>
              </w:rPr>
            </w:pPr>
          </w:p>
          <w:p w:rsidR="00325419" w:rsidRDefault="0032541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 Respectarea regulilor jocurilor propuse;</w:t>
            </w:r>
          </w:p>
          <w:p w:rsidR="00325419" w:rsidRDefault="0032541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 Manifestarea comportamentului competitiv, dar şi a spiritului de echipă;</w:t>
            </w:r>
          </w:p>
          <w:p w:rsidR="00325419" w:rsidRDefault="0032541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 Transpunerea în desen a sportului preferat.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Concurs</w:t>
            </w: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Activitate plastică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rPr>
                <w:lang w:val="ro-RO"/>
              </w:rPr>
            </w:pPr>
          </w:p>
          <w:p w:rsidR="00325419" w:rsidRDefault="00325419">
            <w:pPr>
              <w:rPr>
                <w:lang w:val="ro-RO"/>
              </w:rPr>
            </w:pPr>
            <w:r>
              <w:rPr>
                <w:lang w:val="ro-RO"/>
              </w:rPr>
              <w:t>-Educ.</w:t>
            </w:r>
          </w:p>
          <w:p w:rsidR="00325419" w:rsidRDefault="00325419">
            <w:pPr>
              <w:rPr>
                <w:lang w:val="ro-RO"/>
              </w:rPr>
            </w:pPr>
            <w:r>
              <w:rPr>
                <w:lang w:val="ro-RO"/>
              </w:rPr>
              <w:t>Benea Nicoleta Laura .............</w:t>
            </w:r>
          </w:p>
          <w:p w:rsidR="00325419" w:rsidRDefault="00325419">
            <w:pPr>
              <w:rPr>
                <w:lang w:val="ro-RO"/>
              </w:rPr>
            </w:pPr>
          </w:p>
          <w:p w:rsidR="00325419" w:rsidRDefault="00325419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Copiii grupei</w:t>
            </w: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</w:tc>
      </w:tr>
      <w:tr w:rsidR="00325419" w:rsidTr="0032541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419" w:rsidRDefault="00325419">
            <w:pPr>
              <w:jc w:val="center"/>
              <w:rPr>
                <w:b/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419" w:rsidRDefault="00325419">
            <w:pPr>
              <w:jc w:val="both"/>
              <w:rPr>
                <w:lang w:val="ro-RO"/>
              </w:rPr>
            </w:pPr>
            <w:r>
              <w:rPr>
                <w:b/>
                <w:lang w:val="ro-RO"/>
              </w:rPr>
              <w:t>,,Cartea – o cetate luminată”</w:t>
            </w:r>
          </w:p>
          <w:p w:rsidR="00325419" w:rsidRDefault="00325419" w:rsidP="000B2071">
            <w:pPr>
              <w:pStyle w:val="Listparagraf"/>
              <w:numPr>
                <w:ilvl w:val="0"/>
                <w:numId w:val="2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>Prezentarea drumului cărţii până la librărie/bibliotecă</w:t>
            </w:r>
          </w:p>
          <w:p w:rsidR="00325419" w:rsidRDefault="00325419" w:rsidP="000B2071">
            <w:pPr>
              <w:pStyle w:val="Listparagraf"/>
              <w:numPr>
                <w:ilvl w:val="0"/>
                <w:numId w:val="2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>Concurs,,Cel mai bun recitator”</w:t>
            </w:r>
          </w:p>
          <w:p w:rsidR="00325419" w:rsidRDefault="00325419" w:rsidP="000B2071">
            <w:pPr>
              <w:pStyle w:val="Listparagraf"/>
              <w:numPr>
                <w:ilvl w:val="0"/>
                <w:numId w:val="2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Joc: ,,Recunoaşte  </w:t>
            </w:r>
          </w:p>
          <w:p w:rsidR="00325419" w:rsidRDefault="00325419">
            <w:pPr>
              <w:pStyle w:val="Listparagraf"/>
              <w:ind w:left="0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                  personajul”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rPr>
                <w:lang w:val="ro-RO"/>
              </w:rPr>
            </w:pPr>
          </w:p>
          <w:p w:rsidR="00325419" w:rsidRDefault="00325419">
            <w:pPr>
              <w:jc w:val="both"/>
              <w:rPr>
                <w:lang w:val="ro-RO"/>
              </w:rPr>
            </w:pPr>
          </w:p>
          <w:p w:rsidR="00325419" w:rsidRDefault="0032541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 Manifestarea interesului faţă de creaţia literară;</w:t>
            </w:r>
          </w:p>
          <w:p w:rsidR="00325419" w:rsidRDefault="00325419">
            <w:pPr>
              <w:jc w:val="both"/>
              <w:rPr>
                <w:lang w:val="ro-RO"/>
              </w:rPr>
            </w:pPr>
          </w:p>
          <w:p w:rsidR="00325419" w:rsidRDefault="00325419">
            <w:pPr>
              <w:jc w:val="both"/>
              <w:rPr>
                <w:lang w:val="ro-RO"/>
              </w:rPr>
            </w:pPr>
          </w:p>
          <w:p w:rsidR="00325419" w:rsidRDefault="0032541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 Manifestarea comportamentului competitiv, dar şi a spiritului de echipă.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Activitate literară</w:t>
            </w: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Concurs</w:t>
            </w: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Activitate practică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rPr>
                <w:lang w:val="ro-RO"/>
              </w:rPr>
            </w:pPr>
            <w:r>
              <w:rPr>
                <w:lang w:val="ro-RO"/>
              </w:rPr>
              <w:t>-Educ. Benea Nicoleta Laura. .............</w:t>
            </w:r>
          </w:p>
          <w:p w:rsidR="00325419" w:rsidRDefault="00325419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Copiii grupei</w:t>
            </w: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</w:tc>
      </w:tr>
      <w:tr w:rsidR="00325419" w:rsidTr="0032541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419" w:rsidRDefault="00325419">
            <w:pPr>
              <w:jc w:val="center"/>
              <w:rPr>
                <w:b/>
                <w:lang w:val="ro-RO"/>
              </w:rPr>
            </w:pPr>
            <w:r>
              <w:rPr>
                <w:lang w:val="ro-RO"/>
              </w:rPr>
              <w:t>3.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419" w:rsidRDefault="00325419">
            <w:pPr>
              <w:jc w:val="both"/>
              <w:rPr>
                <w:lang w:val="ro-RO"/>
              </w:rPr>
            </w:pPr>
            <w:r>
              <w:rPr>
                <w:b/>
                <w:lang w:val="ro-RO"/>
              </w:rPr>
              <w:t>,,Salvaţi Planeta Pământ!”</w:t>
            </w:r>
          </w:p>
          <w:p w:rsidR="00325419" w:rsidRDefault="00325419" w:rsidP="000B2071">
            <w:pPr>
              <w:pStyle w:val="Listparagraf"/>
              <w:numPr>
                <w:ilvl w:val="0"/>
                <w:numId w:val="3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>Efectele intervenţiei omului asupra mediului înconjurător- prezentare ppt</w:t>
            </w:r>
          </w:p>
          <w:p w:rsidR="00325419" w:rsidRDefault="00325419" w:rsidP="000B2071">
            <w:pPr>
              <w:pStyle w:val="Listparagraf"/>
              <w:numPr>
                <w:ilvl w:val="0"/>
                <w:numId w:val="3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>Activitate de igienizare în sala de grupa şi în curtea gradinitei</w:t>
            </w:r>
          </w:p>
          <w:p w:rsidR="00325419" w:rsidRDefault="00325419" w:rsidP="000B2071">
            <w:pPr>
              <w:pStyle w:val="Listparagraf"/>
              <w:numPr>
                <w:ilvl w:val="0"/>
                <w:numId w:val="3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>Desene: ,,Salvaţi Planeta Pământ!”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both"/>
              <w:rPr>
                <w:lang w:val="ro-RO"/>
              </w:rPr>
            </w:pPr>
          </w:p>
          <w:p w:rsidR="00325419" w:rsidRDefault="00325419">
            <w:pPr>
              <w:jc w:val="both"/>
              <w:rPr>
                <w:lang w:val="ro-RO"/>
              </w:rPr>
            </w:pPr>
          </w:p>
          <w:p w:rsidR="00325419" w:rsidRDefault="0032541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 Îmbogăţirea cunoştinţelor referitoare la poluarea mediului înconjurător.</w:t>
            </w:r>
          </w:p>
          <w:p w:rsidR="00325419" w:rsidRDefault="00325419">
            <w:pPr>
              <w:jc w:val="both"/>
              <w:rPr>
                <w:lang w:val="ro-RO"/>
              </w:rPr>
            </w:pPr>
          </w:p>
          <w:p w:rsidR="00325419" w:rsidRDefault="00325419">
            <w:pPr>
              <w:jc w:val="both"/>
              <w:rPr>
                <w:lang w:val="ro-RO"/>
              </w:rPr>
            </w:pPr>
          </w:p>
          <w:p w:rsidR="00325419" w:rsidRDefault="00325419">
            <w:pPr>
              <w:jc w:val="both"/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Vizionare</w:t>
            </w: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Activitate practică</w:t>
            </w:r>
          </w:p>
          <w:p w:rsidR="00325419" w:rsidRDefault="00325419">
            <w:pPr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Activitate plastică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rPr>
                <w:lang w:val="ro-RO"/>
              </w:rPr>
            </w:pPr>
            <w:r>
              <w:rPr>
                <w:lang w:val="ro-RO"/>
              </w:rPr>
              <w:t>-Educ.Benea Nicoleta Laura. ...............</w:t>
            </w:r>
          </w:p>
          <w:p w:rsidR="00325419" w:rsidRDefault="00325419">
            <w:pPr>
              <w:rPr>
                <w:lang w:val="ro-RO"/>
              </w:rPr>
            </w:pPr>
          </w:p>
          <w:p w:rsidR="00325419" w:rsidRDefault="00325419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Copiii grupei</w:t>
            </w: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</w:tc>
      </w:tr>
      <w:tr w:rsidR="00325419" w:rsidTr="0032541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419" w:rsidRDefault="00325419">
            <w:pPr>
              <w:jc w:val="center"/>
              <w:rPr>
                <w:b/>
                <w:lang w:val="ro-RO"/>
              </w:rPr>
            </w:pPr>
            <w:r>
              <w:rPr>
                <w:lang w:val="ro-RO"/>
              </w:rPr>
              <w:lastRenderedPageBreak/>
              <w:t>4.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419" w:rsidRDefault="00325419">
            <w:pPr>
              <w:jc w:val="both"/>
              <w:rPr>
                <w:lang w:val="ro-RO"/>
              </w:rPr>
            </w:pPr>
            <w:r>
              <w:rPr>
                <w:b/>
                <w:lang w:val="ro-RO"/>
              </w:rPr>
              <w:t>,,Sănătatea alimentaţiei”</w:t>
            </w:r>
          </w:p>
          <w:p w:rsidR="00325419" w:rsidRDefault="00325419" w:rsidP="000B2071">
            <w:pPr>
              <w:pStyle w:val="Listparagraf"/>
              <w:numPr>
                <w:ilvl w:val="0"/>
                <w:numId w:val="4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>,,Mănânc sănătos”- prezentare ppt</w:t>
            </w:r>
          </w:p>
          <w:p w:rsidR="00325419" w:rsidRDefault="00325419" w:rsidP="000B2071">
            <w:pPr>
              <w:pStyle w:val="Listparagraf"/>
              <w:numPr>
                <w:ilvl w:val="0"/>
                <w:numId w:val="4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>Piramida alimentelor sănătoase</w:t>
            </w:r>
          </w:p>
          <w:p w:rsidR="00325419" w:rsidRDefault="00325419" w:rsidP="000B2071">
            <w:pPr>
              <w:pStyle w:val="Listparagraf"/>
              <w:numPr>
                <w:ilvl w:val="0"/>
                <w:numId w:val="4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>Fructele şi sucurile naturale-preparea salatelor de fructe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rPr>
                <w:lang w:val="ro-RO"/>
              </w:rPr>
            </w:pPr>
          </w:p>
          <w:p w:rsidR="00325419" w:rsidRDefault="00325419">
            <w:pPr>
              <w:jc w:val="both"/>
              <w:rPr>
                <w:lang w:val="ro-RO"/>
              </w:rPr>
            </w:pPr>
          </w:p>
          <w:p w:rsidR="00325419" w:rsidRDefault="0032541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 Conştientizarea rolului unei alimentaţii echilibrate în dezvoltarea armonioasă a omului;</w:t>
            </w:r>
          </w:p>
          <w:p w:rsidR="00325419" w:rsidRDefault="0032541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 Participarea activă la prepararea salatelor de fructe.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Vizionare</w:t>
            </w: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Activitate practică</w:t>
            </w: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Activitate practică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rPr>
                <w:lang w:val="ro-RO"/>
              </w:rPr>
            </w:pPr>
            <w:r>
              <w:rPr>
                <w:lang w:val="ro-RO"/>
              </w:rPr>
              <w:t>-Educ.</w:t>
            </w:r>
          </w:p>
          <w:p w:rsidR="00325419" w:rsidRDefault="00325419">
            <w:pPr>
              <w:rPr>
                <w:lang w:val="ro-RO"/>
              </w:rPr>
            </w:pPr>
            <w:r>
              <w:rPr>
                <w:lang w:val="ro-RO"/>
              </w:rPr>
              <w:t>Benea Nicoleta Laura ...............</w:t>
            </w:r>
          </w:p>
          <w:p w:rsidR="00325419" w:rsidRDefault="00325419">
            <w:pPr>
              <w:rPr>
                <w:lang w:val="ro-RO"/>
              </w:rPr>
            </w:pPr>
          </w:p>
          <w:p w:rsidR="00325419" w:rsidRDefault="00325419">
            <w:pPr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rPr>
                <w:lang w:val="ro-RO"/>
              </w:rPr>
            </w:pPr>
          </w:p>
          <w:p w:rsidR="00325419" w:rsidRDefault="00325419">
            <w:pPr>
              <w:rPr>
                <w:lang w:val="ro-RO"/>
              </w:rPr>
            </w:pPr>
          </w:p>
          <w:p w:rsidR="00325419" w:rsidRDefault="00325419">
            <w:pPr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Copiii grupei</w:t>
            </w: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</w:tc>
      </w:tr>
      <w:tr w:rsidR="00325419" w:rsidTr="0032541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419" w:rsidRDefault="00325419" w:rsidP="00325419">
            <w:p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,,Satul meu”</w:t>
            </w:r>
          </w:p>
          <w:p w:rsidR="00325419" w:rsidRDefault="00325419" w:rsidP="00325419">
            <w:pPr>
              <w:jc w:val="both"/>
              <w:rPr>
                <w:b/>
                <w:lang w:val="ro-RO"/>
              </w:rPr>
            </w:pPr>
          </w:p>
          <w:p w:rsidR="00325419" w:rsidRDefault="00325419" w:rsidP="00325419">
            <w:pPr>
              <w:jc w:val="both"/>
              <w:rPr>
                <w:lang w:val="ro-RO"/>
              </w:rPr>
            </w:pPr>
            <w:r>
              <w:rPr>
                <w:b/>
                <w:lang w:val="ro-RO"/>
              </w:rPr>
              <w:t>. Vizita in satul meu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rPr>
                <w:lang w:val="ro-RO"/>
              </w:rPr>
            </w:pPr>
          </w:p>
          <w:p w:rsidR="00325419" w:rsidRDefault="00325419">
            <w:pPr>
              <w:rPr>
                <w:lang w:val="ro-RO"/>
              </w:rPr>
            </w:pPr>
          </w:p>
          <w:p w:rsidR="00325419" w:rsidRDefault="0032541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 Recunoaşterea imprejurarilor satului ;</w:t>
            </w:r>
          </w:p>
          <w:p w:rsidR="00325419" w:rsidRDefault="00325419">
            <w:pPr>
              <w:jc w:val="both"/>
              <w:rPr>
                <w:lang w:val="ro-RO"/>
              </w:rPr>
            </w:pPr>
          </w:p>
          <w:p w:rsidR="00325419" w:rsidRDefault="00325419">
            <w:pPr>
              <w:jc w:val="both"/>
              <w:rPr>
                <w:lang w:val="ro-RO"/>
              </w:rPr>
            </w:pPr>
          </w:p>
          <w:p w:rsidR="00325419" w:rsidRDefault="00325419">
            <w:pPr>
              <w:jc w:val="both"/>
              <w:rPr>
                <w:lang w:val="ro-RO"/>
              </w:rPr>
            </w:pPr>
          </w:p>
          <w:p w:rsidR="00325419" w:rsidRDefault="00325419">
            <w:pPr>
              <w:jc w:val="both"/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Drumetie</w:t>
            </w: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rPr>
                <w:lang w:val="ro-RO"/>
              </w:rPr>
            </w:pPr>
            <w:r>
              <w:rPr>
                <w:lang w:val="ro-RO"/>
              </w:rPr>
              <w:t>Benea Nicoleta Laura</w:t>
            </w:r>
          </w:p>
          <w:p w:rsidR="00325419" w:rsidRDefault="00325419">
            <w:pPr>
              <w:jc w:val="center"/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Copiii grupei</w:t>
            </w: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  <w:p w:rsidR="00325419" w:rsidRDefault="00325419">
            <w:pPr>
              <w:jc w:val="center"/>
              <w:rPr>
                <w:lang w:val="ro-RO"/>
              </w:rPr>
            </w:pPr>
          </w:p>
        </w:tc>
      </w:tr>
    </w:tbl>
    <w:p w:rsidR="00325419" w:rsidRDefault="00325419" w:rsidP="00325419">
      <w:pPr>
        <w:rPr>
          <w:lang w:val="ro-RO"/>
        </w:rPr>
      </w:pPr>
    </w:p>
    <w:p w:rsidR="00325419" w:rsidRDefault="004F7206" w:rsidP="00325419">
      <w:pPr>
        <w:jc w:val="center"/>
        <w:rPr>
          <w:lang w:val="ro-RO"/>
        </w:rPr>
      </w:pPr>
      <w:r>
        <w:rPr>
          <w:lang w:val="ro-RO"/>
        </w:rPr>
        <w:t>Educatoare : Benea Nicoleta Laura</w:t>
      </w:r>
    </w:p>
    <w:p w:rsidR="0034691E" w:rsidRDefault="0034691E" w:rsidP="00325419">
      <w:pPr>
        <w:ind w:left="-993" w:firstLine="993"/>
      </w:pPr>
    </w:p>
    <w:sectPr w:rsidR="0034691E" w:rsidSect="00325419">
      <w:pgSz w:w="12240" w:h="15840"/>
      <w:pgMar w:top="1440" w:right="1440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22B45"/>
    <w:multiLevelType w:val="hybridMultilevel"/>
    <w:tmpl w:val="79529F9C"/>
    <w:lvl w:ilvl="0" w:tplc="D794FB8A">
      <w:start w:val="1"/>
      <w:numFmt w:val="bullet"/>
      <w:lvlText w:val="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F45D80"/>
    <w:multiLevelType w:val="hybridMultilevel"/>
    <w:tmpl w:val="486CD2AA"/>
    <w:lvl w:ilvl="0" w:tplc="D794FB8A">
      <w:start w:val="1"/>
      <w:numFmt w:val="bullet"/>
      <w:lvlText w:val="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A1700C0"/>
    <w:multiLevelType w:val="hybridMultilevel"/>
    <w:tmpl w:val="CFDA84E2"/>
    <w:lvl w:ilvl="0" w:tplc="D794FB8A">
      <w:start w:val="1"/>
      <w:numFmt w:val="bullet"/>
      <w:lvlText w:val="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67E411E"/>
    <w:multiLevelType w:val="hybridMultilevel"/>
    <w:tmpl w:val="BDB0A560"/>
    <w:lvl w:ilvl="0" w:tplc="D794FB8A">
      <w:start w:val="1"/>
      <w:numFmt w:val="bullet"/>
      <w:lvlText w:val="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7C93107"/>
    <w:multiLevelType w:val="hybridMultilevel"/>
    <w:tmpl w:val="0B7E669A"/>
    <w:lvl w:ilvl="0" w:tplc="D794FB8A">
      <w:start w:val="1"/>
      <w:numFmt w:val="bullet"/>
      <w:lvlText w:val="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419"/>
    <w:rsid w:val="00126F85"/>
    <w:rsid w:val="00325419"/>
    <w:rsid w:val="0034691E"/>
    <w:rsid w:val="004F7206"/>
    <w:rsid w:val="0084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21A5DF-3D7B-46C9-80FE-550F7134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41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qFormat/>
    <w:rsid w:val="003254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6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0C8177D8-68D2-4C51-A5E5-D08EB6950034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13</TotalTime>
  <Pages>2</Pages>
  <Words>342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Profesor</cp:lastModifiedBy>
  <cp:revision>6</cp:revision>
  <dcterms:created xsi:type="dcterms:W3CDTF">2017-05-11T20:00:00Z</dcterms:created>
  <dcterms:modified xsi:type="dcterms:W3CDTF">2017-05-12T06:36:00Z</dcterms:modified>
</cp:coreProperties>
</file>